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7D0" w:rsidRDefault="00C267D0" w:rsidP="00C267D0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C267D0"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r w:rsidRPr="00C267D0">
        <w:rPr>
          <w:noProof/>
          <w:sz w:val="24"/>
        </w:rPr>
        <w:t>1</w:t>
      </w:r>
    </w:p>
    <w:p w:rsidR="00503580" w:rsidRDefault="00D85B6A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C267D0" w:rsidRPr="00C267D0" w:rsidRDefault="00C267D0" w:rsidP="00C267D0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входящей корреспонденции по тематике обращений граждан</w:t>
      </w:r>
    </w:p>
    <w:p w:rsidR="00C267D0" w:rsidRPr="00C267D0" w:rsidRDefault="00C267D0" w:rsidP="00C267D0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 Управлении Федеральной налоговой службы по Красноярскому краю,</w:t>
      </w:r>
    </w:p>
    <w:p w:rsidR="00503580" w:rsidRDefault="00C267D0" w:rsidP="00C267D0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поступившей в базу данных «Канцелярия ЗГ»</w:t>
      </w:r>
    </w:p>
    <w:p w:rsidR="00503580" w:rsidRDefault="00D85B6A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01.01.2025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31.01.2025</w:t>
      </w:r>
    </w:p>
    <w:p w:rsidR="00C267D0" w:rsidRDefault="00C267D0">
      <w:pPr>
        <w:jc w:val="center"/>
        <w:rPr>
          <w:noProof/>
          <w:sz w:val="24"/>
          <w:lang w:val="en-US"/>
        </w:rPr>
      </w:pPr>
    </w:p>
    <w:p w:rsidR="00503580" w:rsidRDefault="00C267D0" w:rsidP="00C267D0">
      <w:pPr>
        <w:rPr>
          <w:noProof/>
          <w:sz w:val="18"/>
        </w:rPr>
      </w:pPr>
      <w:r w:rsidRPr="00C267D0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503580" w:rsidTr="00C267D0">
        <w:trPr>
          <w:cantSplit/>
          <w:trHeight w:val="207"/>
        </w:trPr>
        <w:tc>
          <w:tcPr>
            <w:tcW w:w="7513" w:type="dxa"/>
            <w:vMerge w:val="restart"/>
          </w:tcPr>
          <w:p w:rsidR="00503580" w:rsidRPr="00C267D0" w:rsidRDefault="00503580">
            <w:pPr>
              <w:jc w:val="center"/>
              <w:rPr>
                <w:noProof/>
                <w:sz w:val="18"/>
              </w:rPr>
            </w:pPr>
          </w:p>
          <w:p w:rsidR="00503580" w:rsidRDefault="00D85B6A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503580" w:rsidRDefault="00D85B6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503580" w:rsidTr="00C267D0">
        <w:trPr>
          <w:cantSplit/>
          <w:trHeight w:val="437"/>
        </w:trPr>
        <w:tc>
          <w:tcPr>
            <w:tcW w:w="7513" w:type="dxa"/>
            <w:vMerge/>
          </w:tcPr>
          <w:p w:rsidR="00503580" w:rsidRDefault="00503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503580" w:rsidRDefault="00503580">
            <w:pPr>
              <w:jc w:val="center"/>
              <w:rPr>
                <w:noProof/>
                <w:sz w:val="18"/>
              </w:rPr>
            </w:pPr>
          </w:p>
        </w:tc>
      </w:tr>
      <w:tr w:rsidR="00503580" w:rsidTr="00C267D0">
        <w:trPr>
          <w:cantSplit/>
        </w:trPr>
        <w:tc>
          <w:tcPr>
            <w:tcW w:w="7513" w:type="dxa"/>
          </w:tcPr>
          <w:p w:rsidR="00503580" w:rsidRDefault="00D85B6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503580" w:rsidRDefault="00D85B6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03580" w:rsidTr="00C267D0">
        <w:trPr>
          <w:cantSplit/>
        </w:trPr>
        <w:tc>
          <w:tcPr>
            <w:tcW w:w="7513" w:type="dxa"/>
          </w:tcPr>
          <w:p w:rsidR="00503580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2268" w:type="dxa"/>
          </w:tcPr>
          <w:p w:rsidR="00503580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0003.0008.0079.0503 Игорный бизнес. Лотереи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0003.0008.0089.0624 Валютный контроль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0004.0016.0162.0996 Преступления против собственности (государственной, частной, личной)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</w:p>
        </w:tc>
      </w:tr>
      <w:tr w:rsidR="00D85B6A" w:rsidTr="00C267D0">
        <w:trPr>
          <w:cantSplit/>
        </w:trPr>
        <w:tc>
          <w:tcPr>
            <w:tcW w:w="7513" w:type="dxa"/>
          </w:tcPr>
          <w:p w:rsidR="00D85B6A" w:rsidRDefault="00D85B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D85B6A" w:rsidRDefault="00D85B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</w:tr>
    </w:tbl>
    <w:p w:rsidR="00503580" w:rsidRDefault="00503580">
      <w:pPr>
        <w:rPr>
          <w:noProof/>
        </w:rPr>
      </w:pPr>
    </w:p>
    <w:p w:rsidR="00503580" w:rsidRDefault="00503580">
      <w:pPr>
        <w:rPr>
          <w:noProof/>
        </w:rPr>
      </w:pPr>
    </w:p>
    <w:p w:rsidR="00503580" w:rsidRDefault="00503580">
      <w:pPr>
        <w:rPr>
          <w:noProof/>
        </w:rPr>
      </w:pPr>
    </w:p>
    <w:p w:rsidR="00C267D0" w:rsidRDefault="00C267D0" w:rsidP="00C267D0">
      <w:pPr>
        <w:ind w:right="-459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       Г.Е. Мядзелиц </w:t>
      </w:r>
    </w:p>
    <w:p w:rsidR="00D85B6A" w:rsidRDefault="00D85B6A" w:rsidP="00C267D0">
      <w:pPr>
        <w:rPr>
          <w:noProof/>
        </w:rPr>
      </w:pPr>
      <w:bookmarkStart w:id="0" w:name="_GoBack"/>
      <w:bookmarkEnd w:id="0"/>
    </w:p>
    <w:sectPr w:rsidR="00D85B6A" w:rsidSect="00D85B6A">
      <w:pgSz w:w="11907" w:h="16840" w:code="9"/>
      <w:pgMar w:top="426" w:right="1168" w:bottom="567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B6A"/>
    <w:rsid w:val="00503580"/>
    <w:rsid w:val="00C267D0"/>
    <w:rsid w:val="00D8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585CA8"/>
  <w15:chartTrackingRefBased/>
  <w15:docId w15:val="{F04476FC-2651-4AA1-93C4-4FCE2D99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B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2025-02-11T04:41:00Z</cp:lastPrinted>
  <dcterms:created xsi:type="dcterms:W3CDTF">2025-02-11T09:08:00Z</dcterms:created>
  <dcterms:modified xsi:type="dcterms:W3CDTF">2025-02-11T09:08:00Z</dcterms:modified>
</cp:coreProperties>
</file>